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CC549" w14:textId="77777777" w:rsidR="00DF4A5C" w:rsidRPr="007F05E6" w:rsidRDefault="00DF4A5C" w:rsidP="006F6815">
      <w:pPr>
        <w:pStyle w:val="Unittitle"/>
      </w:pPr>
      <w:r>
        <w:t xml:space="preserve">3. Construction design principles </w:t>
      </w:r>
    </w:p>
    <w:p w14:paraId="63B960FA" w14:textId="77777777" w:rsidR="00DF4A5C" w:rsidRPr="00692A45" w:rsidRDefault="00DF4A5C" w:rsidP="006F6815">
      <w:pPr>
        <w:pStyle w:val="Heading1"/>
      </w:pPr>
      <w:r w:rsidRPr="001629ED">
        <w:t xml:space="preserve">Worksheet </w:t>
      </w:r>
      <w:r>
        <w:t>1</w:t>
      </w:r>
      <w:r w:rsidRPr="001629ED">
        <w:t xml:space="preserve">: Benefits of good design </w:t>
      </w:r>
      <w:r>
        <w:t>– the construction chain (learner)</w:t>
      </w:r>
    </w:p>
    <w:p w14:paraId="59CA408B" w14:textId="77777777" w:rsidR="00DF4A5C" w:rsidRDefault="00DF4A5C" w:rsidP="00B306A2">
      <w:pPr>
        <w:pStyle w:val="Answer"/>
      </w:pPr>
    </w:p>
    <w:p w14:paraId="3F1AF9A6" w14:textId="77777777" w:rsidR="00DF4A5C" w:rsidRPr="00D06C3A" w:rsidRDefault="00DF4A5C" w:rsidP="00D06C3A">
      <w:pPr>
        <w:pStyle w:val="Answer"/>
        <w:ind w:left="0"/>
      </w:pPr>
      <w:r w:rsidRPr="00D06C3A">
        <w:t>Briefly describe the roles of following within the planning process.</w:t>
      </w:r>
    </w:p>
    <w:p w14:paraId="08E83764" w14:textId="77777777" w:rsidR="00DF4A5C" w:rsidRPr="00D06C3A" w:rsidRDefault="00DF4A5C" w:rsidP="00D06C3A">
      <w:pPr>
        <w:pStyle w:val="Answer"/>
        <w:ind w:left="0"/>
      </w:pPr>
    </w:p>
    <w:p w14:paraId="4FA1A1E3" w14:textId="77777777" w:rsidR="00DF4A5C" w:rsidRPr="00D06C3A" w:rsidRDefault="00DF4A5C" w:rsidP="00D06C3A">
      <w:pPr>
        <w:pStyle w:val="Answer"/>
        <w:ind w:left="0"/>
      </w:pPr>
    </w:p>
    <w:p w14:paraId="06CC61E7" w14:textId="77777777" w:rsidR="00DF4A5C" w:rsidRPr="00D06C3A" w:rsidRDefault="00DF4A5C" w:rsidP="00D06C3A">
      <w:pPr>
        <w:pStyle w:val="Normalnumberedlist"/>
        <w:numPr>
          <w:ilvl w:val="0"/>
          <w:numId w:val="36"/>
        </w:numPr>
        <w:ind w:left="360"/>
        <w:rPr>
          <w:szCs w:val="22"/>
          <w:lang w:val="en-US"/>
        </w:rPr>
      </w:pPr>
      <w:r w:rsidRPr="00D06C3A">
        <w:rPr>
          <w:szCs w:val="22"/>
          <w:lang w:val="en-US"/>
        </w:rPr>
        <w:t xml:space="preserve">The client: </w:t>
      </w:r>
    </w:p>
    <w:p w14:paraId="69D485A0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917397F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2B0585F8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0DF143DA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BC4C3FB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469F6074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6B442E1C" w14:textId="77777777" w:rsidR="00DF4A5C" w:rsidRPr="00D06C3A" w:rsidRDefault="00DF4A5C" w:rsidP="00D06C3A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D06C3A">
        <w:rPr>
          <w:szCs w:val="22"/>
          <w:lang w:val="en-US"/>
        </w:rPr>
        <w:t xml:space="preserve">Project sponsor: </w:t>
      </w:r>
    </w:p>
    <w:p w14:paraId="31A9DE8F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</w:rPr>
      </w:pPr>
    </w:p>
    <w:p w14:paraId="5CCBED7D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1662B093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631CBAE9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603B6FBC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633A5922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507A6563" w14:textId="77777777" w:rsidR="00DF4A5C" w:rsidRPr="00D06C3A" w:rsidRDefault="00DF4A5C" w:rsidP="00D06C3A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D06C3A">
        <w:rPr>
          <w:szCs w:val="22"/>
          <w:lang w:val="en-US"/>
        </w:rPr>
        <w:t xml:space="preserve">Consultants: </w:t>
      </w:r>
    </w:p>
    <w:p w14:paraId="0290605C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</w:rPr>
      </w:pPr>
    </w:p>
    <w:p w14:paraId="77CD5148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1AB42947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0CA0456A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7B93A4F5" w14:textId="77777777" w:rsidR="00DF4A5C" w:rsidRPr="00D06C3A" w:rsidRDefault="00DF4A5C" w:rsidP="00D06C3A">
      <w:pPr>
        <w:pStyle w:val="ListParagraph"/>
        <w:ind w:left="0"/>
        <w:rPr>
          <w:szCs w:val="22"/>
        </w:rPr>
      </w:pPr>
    </w:p>
    <w:p w14:paraId="6A2C46B5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3FA189C3" w14:textId="77777777" w:rsidR="00DF4A5C" w:rsidRPr="00D06C3A" w:rsidRDefault="00DF4A5C" w:rsidP="00D06C3A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D06C3A">
        <w:rPr>
          <w:szCs w:val="22"/>
          <w:lang w:val="en-US"/>
        </w:rPr>
        <w:t xml:space="preserve">Suppliers: </w:t>
      </w:r>
    </w:p>
    <w:p w14:paraId="332EC8EB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</w:rPr>
      </w:pPr>
    </w:p>
    <w:p w14:paraId="24DEB95D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0F79DE09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5147AA0E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4553AA0F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35AFEC86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391199CF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73467ED3" w14:textId="77777777" w:rsidR="00DF4A5C" w:rsidRPr="00D06C3A" w:rsidRDefault="00DF4A5C" w:rsidP="00D06C3A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D06C3A">
        <w:rPr>
          <w:szCs w:val="22"/>
          <w:lang w:val="en-US"/>
        </w:rPr>
        <w:t xml:space="preserve">Contractors and sub-contractors: </w:t>
      </w:r>
    </w:p>
    <w:p w14:paraId="727C62AE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</w:rPr>
      </w:pPr>
    </w:p>
    <w:p w14:paraId="28E29B22" w14:textId="77777777" w:rsidR="00DF4A5C" w:rsidRPr="00D06C3A" w:rsidRDefault="00DF4A5C" w:rsidP="00D06C3A">
      <w:pPr>
        <w:rPr>
          <w:rFonts w:cs="Arial"/>
          <w:szCs w:val="22"/>
        </w:rPr>
      </w:pPr>
    </w:p>
    <w:p w14:paraId="18662CD0" w14:textId="77777777" w:rsidR="00DF4A5C" w:rsidRPr="00381BB7" w:rsidRDefault="00DF4A5C" w:rsidP="006E1028">
      <w:pPr>
        <w:pStyle w:val="Answer"/>
        <w:rPr>
          <w:sz w:val="24"/>
          <w:szCs w:val="24"/>
        </w:rPr>
      </w:pPr>
    </w:p>
    <w:p w14:paraId="22D1E9A7" w14:textId="77777777" w:rsidR="00DF4A5C" w:rsidRPr="00381BB7" w:rsidRDefault="00DF4A5C" w:rsidP="006E1028">
      <w:pPr>
        <w:pStyle w:val="Answer"/>
        <w:rPr>
          <w:sz w:val="24"/>
          <w:szCs w:val="24"/>
        </w:rPr>
      </w:pPr>
    </w:p>
    <w:p w14:paraId="69FD6715" w14:textId="77777777" w:rsidR="00DF4A5C" w:rsidRPr="00381BB7" w:rsidRDefault="00DF4A5C" w:rsidP="006E1028">
      <w:pPr>
        <w:pStyle w:val="Answer"/>
        <w:rPr>
          <w:sz w:val="24"/>
          <w:szCs w:val="24"/>
        </w:rPr>
      </w:pPr>
    </w:p>
    <w:p w14:paraId="632E85AC" w14:textId="77777777" w:rsidR="00474F67" w:rsidRDefault="00474F67" w:rsidP="00474F67">
      <w:pPr>
        <w:rPr>
          <w:rFonts w:cs="Arial"/>
          <w:szCs w:val="22"/>
        </w:rPr>
      </w:pPr>
    </w:p>
    <w:p w14:paraId="0ACAF500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F8A57" w14:textId="77777777" w:rsidR="00AA6495" w:rsidRDefault="00AA6495">
      <w:pPr>
        <w:spacing w:before="0" w:after="0"/>
      </w:pPr>
      <w:r>
        <w:separator/>
      </w:r>
    </w:p>
  </w:endnote>
  <w:endnote w:type="continuationSeparator" w:id="0">
    <w:p w14:paraId="62DC1A99" w14:textId="77777777" w:rsidR="00AA6495" w:rsidRDefault="00AA64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24E0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23761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51C01E9" wp14:editId="5E822DD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244747A" w14:textId="52B6161F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B6C72" w:rsidRPr="004B6C7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73558D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1C01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244747A" w14:textId="52B6161F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B6C72" w:rsidRPr="004B6C72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73558D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325AE61" wp14:editId="179FA33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628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EEDED" w14:textId="77777777" w:rsidR="00AA6495" w:rsidRDefault="00AA6495">
      <w:pPr>
        <w:spacing w:before="0" w:after="0"/>
      </w:pPr>
      <w:r>
        <w:separator/>
      </w:r>
    </w:p>
  </w:footnote>
  <w:footnote w:type="continuationSeparator" w:id="0">
    <w:p w14:paraId="0D922524" w14:textId="77777777" w:rsidR="00AA6495" w:rsidRDefault="00AA64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EE5B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8C0C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140A7D6" wp14:editId="0873A17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279446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705710C" wp14:editId="06CEC30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AE002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C553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3757D"/>
    <w:multiLevelType w:val="hybridMultilevel"/>
    <w:tmpl w:val="9D9E677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22098"/>
    <w:multiLevelType w:val="hybridMultilevel"/>
    <w:tmpl w:val="13E486B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947247">
    <w:abstractNumId w:val="4"/>
  </w:num>
  <w:num w:numId="2" w16cid:durableId="726412882">
    <w:abstractNumId w:val="15"/>
  </w:num>
  <w:num w:numId="3" w16cid:durableId="1096636128">
    <w:abstractNumId w:val="23"/>
  </w:num>
  <w:num w:numId="4" w16cid:durableId="1307006936">
    <w:abstractNumId w:val="17"/>
  </w:num>
  <w:num w:numId="5" w16cid:durableId="1539901267">
    <w:abstractNumId w:val="7"/>
  </w:num>
  <w:num w:numId="6" w16cid:durableId="292250305">
    <w:abstractNumId w:val="16"/>
  </w:num>
  <w:num w:numId="7" w16cid:durableId="1620406913">
    <w:abstractNumId w:val="7"/>
  </w:num>
  <w:num w:numId="8" w16cid:durableId="326828648">
    <w:abstractNumId w:val="1"/>
  </w:num>
  <w:num w:numId="9" w16cid:durableId="2099255519">
    <w:abstractNumId w:val="7"/>
    <w:lvlOverride w:ilvl="0">
      <w:startOverride w:val="1"/>
    </w:lvlOverride>
  </w:num>
  <w:num w:numId="10" w16cid:durableId="1139877399">
    <w:abstractNumId w:val="18"/>
  </w:num>
  <w:num w:numId="11" w16cid:durableId="56589484">
    <w:abstractNumId w:val="14"/>
  </w:num>
  <w:num w:numId="12" w16cid:durableId="1049722024">
    <w:abstractNumId w:val="5"/>
  </w:num>
  <w:num w:numId="13" w16cid:durableId="1876427296">
    <w:abstractNumId w:val="13"/>
  </w:num>
  <w:num w:numId="14" w16cid:durableId="2030329693">
    <w:abstractNumId w:val="20"/>
  </w:num>
  <w:num w:numId="15" w16cid:durableId="586815876">
    <w:abstractNumId w:val="11"/>
  </w:num>
  <w:num w:numId="16" w16cid:durableId="6908376">
    <w:abstractNumId w:val="6"/>
  </w:num>
  <w:num w:numId="17" w16cid:durableId="1891259900">
    <w:abstractNumId w:val="25"/>
  </w:num>
  <w:num w:numId="18" w16cid:durableId="2091729472">
    <w:abstractNumId w:val="26"/>
  </w:num>
  <w:num w:numId="19" w16cid:durableId="2144880710">
    <w:abstractNumId w:val="3"/>
  </w:num>
  <w:num w:numId="20" w16cid:durableId="618874444">
    <w:abstractNumId w:val="2"/>
  </w:num>
  <w:num w:numId="21" w16cid:durableId="1244603236">
    <w:abstractNumId w:val="9"/>
  </w:num>
  <w:num w:numId="22" w16cid:durableId="351030591">
    <w:abstractNumId w:val="9"/>
    <w:lvlOverride w:ilvl="0">
      <w:startOverride w:val="1"/>
    </w:lvlOverride>
  </w:num>
  <w:num w:numId="23" w16cid:durableId="133987922">
    <w:abstractNumId w:val="24"/>
  </w:num>
  <w:num w:numId="24" w16cid:durableId="1638027705">
    <w:abstractNumId w:val="9"/>
    <w:lvlOverride w:ilvl="0">
      <w:startOverride w:val="1"/>
    </w:lvlOverride>
  </w:num>
  <w:num w:numId="25" w16cid:durableId="356739785">
    <w:abstractNumId w:val="9"/>
    <w:lvlOverride w:ilvl="0">
      <w:startOverride w:val="1"/>
    </w:lvlOverride>
  </w:num>
  <w:num w:numId="26" w16cid:durableId="516577373">
    <w:abstractNumId w:val="10"/>
  </w:num>
  <w:num w:numId="27" w16cid:durableId="1110003872">
    <w:abstractNumId w:val="21"/>
  </w:num>
  <w:num w:numId="28" w16cid:durableId="679166352">
    <w:abstractNumId w:val="9"/>
    <w:lvlOverride w:ilvl="0">
      <w:startOverride w:val="1"/>
    </w:lvlOverride>
  </w:num>
  <w:num w:numId="29" w16cid:durableId="788351504">
    <w:abstractNumId w:val="22"/>
  </w:num>
  <w:num w:numId="30" w16cid:durableId="275528898">
    <w:abstractNumId w:val="9"/>
  </w:num>
  <w:num w:numId="31" w16cid:durableId="851380187">
    <w:abstractNumId w:val="9"/>
    <w:lvlOverride w:ilvl="0">
      <w:startOverride w:val="1"/>
    </w:lvlOverride>
  </w:num>
  <w:num w:numId="32" w16cid:durableId="1972782370">
    <w:abstractNumId w:val="9"/>
    <w:lvlOverride w:ilvl="0">
      <w:startOverride w:val="1"/>
    </w:lvlOverride>
  </w:num>
  <w:num w:numId="33" w16cid:durableId="57557395">
    <w:abstractNumId w:val="0"/>
  </w:num>
  <w:num w:numId="34" w16cid:durableId="1819883193">
    <w:abstractNumId w:val="12"/>
  </w:num>
  <w:num w:numId="35" w16cid:durableId="1656639279">
    <w:abstractNumId w:val="19"/>
  </w:num>
  <w:num w:numId="36" w16cid:durableId="9939882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A5C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7449F"/>
    <w:rsid w:val="002D07A8"/>
    <w:rsid w:val="003405EA"/>
    <w:rsid w:val="00342E9E"/>
    <w:rsid w:val="0035726A"/>
    <w:rsid w:val="003F7F14"/>
    <w:rsid w:val="00404B31"/>
    <w:rsid w:val="00474F67"/>
    <w:rsid w:val="0048500D"/>
    <w:rsid w:val="004B6C72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A6495"/>
    <w:rsid w:val="00AD179E"/>
    <w:rsid w:val="00AE245C"/>
    <w:rsid w:val="00B054EC"/>
    <w:rsid w:val="00BA12F7"/>
    <w:rsid w:val="00BE2C21"/>
    <w:rsid w:val="00C01D20"/>
    <w:rsid w:val="00C202BF"/>
    <w:rsid w:val="00C60280"/>
    <w:rsid w:val="00C858D7"/>
    <w:rsid w:val="00C92F19"/>
    <w:rsid w:val="00D06C3A"/>
    <w:rsid w:val="00D073BC"/>
    <w:rsid w:val="00D56B82"/>
    <w:rsid w:val="00DA2485"/>
    <w:rsid w:val="00DE29A8"/>
    <w:rsid w:val="00DF4A5C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64F9F0"/>
  <w15:docId w15:val="{02CF5B54-35CD-4BDC-A2C4-6A66475DA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F4A5C"/>
    <w:pPr>
      <w:ind w:left="720"/>
      <w:contextualSpacing/>
    </w:pPr>
  </w:style>
  <w:style w:type="paragraph" w:styleId="Revision">
    <w:name w:val="Revision"/>
    <w:hidden/>
    <w:semiHidden/>
    <w:rsid w:val="004B6C7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49</Words>
  <Characters>254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2021-09-21T11:22:00Z</dcterms:created>
  <dcterms:modified xsi:type="dcterms:W3CDTF">2025-11-12T14:58:00Z</dcterms:modified>
</cp:coreProperties>
</file>